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74FB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B76CC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619DA">
        <w:rPr>
          <w:rFonts w:ascii="Corbel" w:hAnsi="Corbel"/>
          <w:i/>
          <w:smallCaps/>
          <w:sz w:val="24"/>
          <w:szCs w:val="24"/>
        </w:rPr>
        <w:t>2025-2028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B1347B">
        <w:rPr>
          <w:rFonts w:ascii="Corbel" w:hAnsi="Corbel"/>
          <w:sz w:val="20"/>
          <w:szCs w:val="20"/>
        </w:rPr>
        <w:t>2</w:t>
      </w:r>
      <w:r w:rsidR="002619DA">
        <w:rPr>
          <w:rFonts w:ascii="Corbel" w:hAnsi="Corbel"/>
          <w:sz w:val="20"/>
          <w:szCs w:val="20"/>
        </w:rPr>
        <w:t>7</w:t>
      </w:r>
      <w:r w:rsidR="000E184B">
        <w:rPr>
          <w:rFonts w:ascii="Corbel" w:hAnsi="Corbel"/>
          <w:sz w:val="20"/>
          <w:szCs w:val="20"/>
        </w:rPr>
        <w:t>/202</w:t>
      </w:r>
      <w:r w:rsidR="002619DA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czasu wolnego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619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06F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1626C2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B1347B">
              <w:rPr>
                <w:rFonts w:ascii="Corbel" w:hAnsi="Corbel"/>
                <w:b w:val="0"/>
                <w:sz w:val="24"/>
                <w:szCs w:val="24"/>
              </w:rPr>
              <w:t xml:space="preserve">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74FB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626C2" w:rsidRDefault="0085747A" w:rsidP="001626C2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  <w:r w:rsidR="001626C2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1626C2">
        <w:rPr>
          <w:rFonts w:ascii="Corbel" w:hAnsi="Corbel"/>
          <w:b w:val="0"/>
          <w:bCs/>
          <w:smallCaps w:val="0"/>
          <w:szCs w:val="24"/>
        </w:rPr>
        <w:t> miejscach, instytucjach związanych z organizacją czasu wolnego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00E6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z zakresu p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edagogiki ogólnej, psychologii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profilaktyki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resocjalizacji. Ogólna wiedza w zakresie różnych dyscyplin sztuki </w:t>
            </w:r>
            <w:r w:rsidR="00B134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(m.in. plastyki, muzyki, literatury, teatru)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pojęciami, celami i funkcjami czasu wolnego.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profilaktyczną, wychowawczą i resocjalizacyjną rolą czasu wolnego oraz przejawami aktywności twórczej osób niedostosowanych społecznie.</w:t>
            </w:r>
          </w:p>
        </w:tc>
      </w:tr>
      <w:tr w:rsidR="001626C2" w:rsidRPr="009C54AE" w:rsidTr="00923D7D">
        <w:tc>
          <w:tcPr>
            <w:tcW w:w="851" w:type="dxa"/>
            <w:vAlign w:val="center"/>
          </w:tcPr>
          <w:p w:rsidR="001626C2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26C2" w:rsidRDefault="001626C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z zakresu organizacji czasu wolnego.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06F26" w:rsidRPr="00406F26" w:rsidRDefault="00406F2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czasem wolnym, 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wychowaniem estetycznymi wychowaniem przez sztukę w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odniesieniu do ogólnej wiedzy z zakresu pedagogiki.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A3D95" w:rsidRPr="009C54AE" w:rsidTr="005E6E85">
        <w:tc>
          <w:tcPr>
            <w:tcW w:w="1701" w:type="dxa"/>
          </w:tcPr>
          <w:p w:rsidR="006A3D95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A3D95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aktywności twórczej w czasie wolnym osób niedostosowanych społecznie i zagrożonych niedostosowaniem społecznym.</w:t>
            </w:r>
          </w:p>
        </w:tc>
        <w:tc>
          <w:tcPr>
            <w:tcW w:w="1873" w:type="dxa"/>
          </w:tcPr>
          <w:p w:rsidR="006A3D95" w:rsidRDefault="006A3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 i zagrożonych niedostosowaniem społecznym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twórczej organizacji czasu wolnego 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skierowane do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osób objętych oddziaływaniami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profilaktyczno-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resocjalizacyjnymi. </w:t>
            </w:r>
          </w:p>
        </w:tc>
        <w:tc>
          <w:tcPr>
            <w:tcW w:w="1873" w:type="dxa"/>
          </w:tcPr>
          <w:p w:rsidR="00DF102D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FB3BB3" w:rsidRDefault="00FB3BB3" w:rsidP="00FB3B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twórczego myśleniai działania w czasie projektowania i prowadzenia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profilaktycznych, wychowawczych i resocjalizacyjnych oddziaływań z zakresu organizacji czasu wolnego.</w:t>
            </w:r>
          </w:p>
        </w:tc>
        <w:tc>
          <w:tcPr>
            <w:tcW w:w="1873" w:type="dxa"/>
          </w:tcPr>
          <w:p w:rsidR="0048038B" w:rsidRDefault="00520F79" w:rsidP="004803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Czas wolny </w:t>
            </w:r>
            <w:r w:rsidR="00841B67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B83B91">
              <w:rPr>
                <w:rFonts w:ascii="Corbel" w:hAnsi="Corbel"/>
                <w:sz w:val="24"/>
                <w:szCs w:val="24"/>
              </w:rPr>
              <w:t xml:space="preserve">wyjaśnienie </w:t>
            </w:r>
            <w:r>
              <w:rPr>
                <w:rFonts w:ascii="Corbel" w:hAnsi="Corbel"/>
                <w:sz w:val="24"/>
                <w:szCs w:val="24"/>
              </w:rPr>
              <w:t>pojęć, cele i funkcje czasu wolnego. Triada czynności wczasowych.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8511A6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Instytucje związane z organizacją czasu wolnego. </w:t>
            </w:r>
            <w:r w:rsidR="007819EC">
              <w:rPr>
                <w:rFonts w:ascii="Corbel" w:hAnsi="Corbel"/>
                <w:sz w:val="24"/>
                <w:szCs w:val="24"/>
              </w:rPr>
              <w:t>Rola animatora</w:t>
            </w:r>
            <w:r>
              <w:rPr>
                <w:rFonts w:ascii="Corbel" w:hAnsi="Corbel"/>
                <w:sz w:val="24"/>
                <w:szCs w:val="24"/>
              </w:rPr>
              <w:t xml:space="preserve"> czasu wolnego.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spędzania czasu wolnego. Znaczenie twórczości w profilaktyce, wychowaniu i resocjalizacji.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związane z niewłaściwym spędzaniem czasu wolnego (np. agresja i przemoc, subkultury destruktywne, używki, media elektroniczne).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profilaktycznych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wychowawczych, terapeutycznych                                         i resocjalizacyjnych </w:t>
            </w:r>
            <w:r>
              <w:rPr>
                <w:rFonts w:ascii="Corbel" w:hAnsi="Corbel"/>
                <w:sz w:val="24"/>
                <w:szCs w:val="24"/>
              </w:rPr>
              <w:t xml:space="preserve">wykorzystujących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7819EC">
              <w:rPr>
                <w:rFonts w:ascii="Corbel" w:hAnsi="Corbel"/>
                <w:sz w:val="24"/>
                <w:szCs w:val="24"/>
              </w:rPr>
              <w:t>twórcze (muzyka, plastyka, literatura, teatr, sport)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opracowanie i realizacja ćwiczeń </w:t>
            </w:r>
            <w:r>
              <w:rPr>
                <w:rFonts w:ascii="Corbel" w:hAnsi="Corbel"/>
                <w:sz w:val="24"/>
                <w:szCs w:val="24"/>
              </w:rPr>
              <w:t>warsztat</w:t>
            </w:r>
            <w:r w:rsidR="00021ED0">
              <w:rPr>
                <w:rFonts w:ascii="Corbel" w:hAnsi="Corbel"/>
                <w:sz w:val="24"/>
                <w:szCs w:val="24"/>
              </w:rPr>
              <w:t>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8511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="008511A6">
        <w:rPr>
          <w:rFonts w:ascii="Corbel" w:hAnsi="Corbel"/>
          <w:b w:val="0"/>
          <w:smallCaps w:val="0"/>
          <w:szCs w:val="24"/>
        </w:rPr>
        <w:t>analiza tekstów z </w:t>
      </w:r>
      <w:r>
        <w:rPr>
          <w:rFonts w:ascii="Corbel" w:hAnsi="Corbel"/>
          <w:b w:val="0"/>
          <w:smallCaps w:val="0"/>
          <w:szCs w:val="24"/>
        </w:rPr>
        <w:t>dyskusj</w:t>
      </w:r>
      <w:r w:rsidR="008511A6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D076AA" w:rsidRPr="00D076AA" w:rsidRDefault="00D076AA" w:rsidP="00D076A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D076AA" w:rsidRPr="00D076AA" w:rsidRDefault="00D076AA" w:rsidP="00D076A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.</w:t>
            </w:r>
          </w:p>
          <w:p w:rsidR="0085747A" w:rsidRPr="009C54AE" w:rsidRDefault="0085747A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3C164B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6F26">
              <w:rPr>
                <w:rFonts w:ascii="Corbel" w:hAnsi="Corbel"/>
                <w:sz w:val="24"/>
                <w:szCs w:val="24"/>
              </w:rPr>
              <w:t>: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projektowej,</w:t>
            </w:r>
          </w:p>
          <w:p w:rsidR="00C61DC5" w:rsidRP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06F26"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Pr="009C54AE" w:rsidRDefault="009C222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C164B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Litwicka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PROKSENIA, Kraków 2010.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Orłowska M., Błeszyński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Czas wolny jako środowisko życia: perspektywa pedagogiczna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9D6C7F" w:rsidRPr="009D6C7F" w:rsidRDefault="003C164B" w:rsidP="009D6C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Pięta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Pedagogika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FREL, Nowy Dwór Mazowiecki 2014.</w:t>
            </w:r>
          </w:p>
        </w:tc>
      </w:tr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Chęć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Zachowania ryzykowne i problemowe młodzieży: uwarunkowania psychospołeczne i rola aktywności wolnoczasowej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2020.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Florczykiewicz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Twórczość i sztuka w resocjalizacji : wybrane aspekty teoretyczne 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D076AA" w:rsidRPr="00B24E15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teorii i praktyce,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IMPULS, Kraków 2007.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D076AA" w:rsidRPr="009D6C7F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resocjalizacji penitencjarnej: wybrane konteksty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UMCS, Lublin 2023.</w:t>
            </w:r>
          </w:p>
          <w:p w:rsidR="00D076AA" w:rsidRPr="009D6C7F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Kozdroń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Scenariusze zajęć i zabaw dla wychowawców, pedagogów, animatorów kultury i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9D6C7F" w:rsidRDefault="009D6C7F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9D6C7F" w:rsidRPr="009D6C7F" w:rsidRDefault="009D6C7F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Klinta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9D6C7F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Zochniak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„Opieka-Wychowanie-Terapia”, 2003, nr 1, s. 27-29.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Socjoterapia jako forma pomocy psychologiczno-pedagogicznej.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3C164B" w:rsidRDefault="003C164B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Jankowski D.,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kultury: studia i koncepcje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2006.</w:t>
            </w:r>
          </w:p>
          <w:p w:rsidR="00D076AA" w:rsidRDefault="009D6C7F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Rejzner A., Szczepaniak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Terapia w resocjalizacji. Część I i 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ŻAK, Warszawa 2009.</w:t>
            </w:r>
          </w:p>
          <w:p w:rsidR="009D6C7F" w:rsidRPr="003C164B" w:rsidRDefault="00D076AA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Witerska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Drama. Techni</w:t>
            </w:r>
            <w:bookmarkStart w:id="0" w:name="_GoBack"/>
            <w:bookmarkEnd w:id="0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ki, strategie, scenariusze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2011.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DD1" w:rsidRDefault="00560DD1" w:rsidP="00C16ABF">
      <w:pPr>
        <w:spacing w:after="0" w:line="240" w:lineRule="auto"/>
      </w:pPr>
      <w:r>
        <w:separator/>
      </w:r>
    </w:p>
  </w:endnote>
  <w:endnote w:type="continuationSeparator" w:id="1">
    <w:p w:rsidR="00560DD1" w:rsidRDefault="00560D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946869"/>
      <w:docPartObj>
        <w:docPartGallery w:val="Page Numbers (Bottom of Page)"/>
        <w:docPartUnique/>
      </w:docPartObj>
    </w:sdtPr>
    <w:sdtContent>
      <w:p w:rsidR="00FF5E02" w:rsidRDefault="00CB078D">
        <w:pPr>
          <w:pStyle w:val="Stopka"/>
          <w:jc w:val="right"/>
        </w:pPr>
        <w:r>
          <w:fldChar w:fldCharType="begin"/>
        </w:r>
        <w:r w:rsidR="00FF5E02">
          <w:instrText>PAGE   \* MERGEFORMAT</w:instrText>
        </w:r>
        <w:r>
          <w:fldChar w:fldCharType="separate"/>
        </w:r>
        <w:r w:rsidR="00174FB7">
          <w:rPr>
            <w:noProof/>
          </w:rPr>
          <w:t>1</w:t>
        </w:r>
        <w:r>
          <w:fldChar w:fldCharType="end"/>
        </w:r>
      </w:p>
    </w:sdtContent>
  </w:sdt>
  <w:p w:rsidR="00FF5E02" w:rsidRDefault="00FF5E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DD1" w:rsidRDefault="00560DD1" w:rsidP="00C16ABF">
      <w:pPr>
        <w:spacing w:after="0" w:line="240" w:lineRule="auto"/>
      </w:pPr>
      <w:r>
        <w:separator/>
      </w:r>
    </w:p>
  </w:footnote>
  <w:footnote w:type="continuationSeparator" w:id="1">
    <w:p w:rsidR="00560DD1" w:rsidRDefault="00560DD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ED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406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6C2"/>
    <w:rsid w:val="001640A7"/>
    <w:rsid w:val="00164FA7"/>
    <w:rsid w:val="00166A03"/>
    <w:rsid w:val="001718A7"/>
    <w:rsid w:val="001737CF"/>
    <w:rsid w:val="00174D2A"/>
    <w:rsid w:val="00174FB7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4A8"/>
    <w:rsid w:val="002619DA"/>
    <w:rsid w:val="0027174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EC1"/>
    <w:rsid w:val="0032792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164B"/>
    <w:rsid w:val="003D18A9"/>
    <w:rsid w:val="003D6CE2"/>
    <w:rsid w:val="003E1941"/>
    <w:rsid w:val="003E2FE6"/>
    <w:rsid w:val="003E49D5"/>
    <w:rsid w:val="003F38C0"/>
    <w:rsid w:val="00406F26"/>
    <w:rsid w:val="00414E3C"/>
    <w:rsid w:val="0042244A"/>
    <w:rsid w:val="00422D1E"/>
    <w:rsid w:val="0042745A"/>
    <w:rsid w:val="00431D5C"/>
    <w:rsid w:val="004362C6"/>
    <w:rsid w:val="0043654C"/>
    <w:rsid w:val="00437FA2"/>
    <w:rsid w:val="00445970"/>
    <w:rsid w:val="0045729E"/>
    <w:rsid w:val="00461EFC"/>
    <w:rsid w:val="004652C2"/>
    <w:rsid w:val="004706D1"/>
    <w:rsid w:val="00471326"/>
    <w:rsid w:val="0047598D"/>
    <w:rsid w:val="0048038B"/>
    <w:rsid w:val="004840FD"/>
    <w:rsid w:val="00490F7D"/>
    <w:rsid w:val="00491678"/>
    <w:rsid w:val="004968E2"/>
    <w:rsid w:val="004A3EEA"/>
    <w:rsid w:val="004A4D1F"/>
    <w:rsid w:val="004D0DFA"/>
    <w:rsid w:val="004D5282"/>
    <w:rsid w:val="004F0EC6"/>
    <w:rsid w:val="004F1551"/>
    <w:rsid w:val="004F55A3"/>
    <w:rsid w:val="0050496F"/>
    <w:rsid w:val="00513B6F"/>
    <w:rsid w:val="00517C63"/>
    <w:rsid w:val="00520F79"/>
    <w:rsid w:val="0052398D"/>
    <w:rsid w:val="00526C94"/>
    <w:rsid w:val="005363C4"/>
    <w:rsid w:val="00536BDE"/>
    <w:rsid w:val="00541981"/>
    <w:rsid w:val="00543ACC"/>
    <w:rsid w:val="005532AB"/>
    <w:rsid w:val="00560DD1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1D72"/>
    <w:rsid w:val="00617230"/>
    <w:rsid w:val="00621CE1"/>
    <w:rsid w:val="00627FC9"/>
    <w:rsid w:val="00647FA8"/>
    <w:rsid w:val="00650C5F"/>
    <w:rsid w:val="00654934"/>
    <w:rsid w:val="00655010"/>
    <w:rsid w:val="006620D9"/>
    <w:rsid w:val="00671958"/>
    <w:rsid w:val="00675843"/>
    <w:rsid w:val="006907F6"/>
    <w:rsid w:val="00696477"/>
    <w:rsid w:val="006A3D95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230A"/>
    <w:rsid w:val="00763BF1"/>
    <w:rsid w:val="00766FD4"/>
    <w:rsid w:val="0077583D"/>
    <w:rsid w:val="0078168C"/>
    <w:rsid w:val="007819E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553D"/>
    <w:rsid w:val="00826C73"/>
    <w:rsid w:val="00841B67"/>
    <w:rsid w:val="008449B3"/>
    <w:rsid w:val="008511A6"/>
    <w:rsid w:val="0085747A"/>
    <w:rsid w:val="0087789F"/>
    <w:rsid w:val="00884922"/>
    <w:rsid w:val="00885F64"/>
    <w:rsid w:val="00890D7A"/>
    <w:rsid w:val="008917F9"/>
    <w:rsid w:val="008A45F7"/>
    <w:rsid w:val="008C0CC0"/>
    <w:rsid w:val="008C19A9"/>
    <w:rsid w:val="008C379D"/>
    <w:rsid w:val="008C4CBE"/>
    <w:rsid w:val="008C5147"/>
    <w:rsid w:val="008C5359"/>
    <w:rsid w:val="008C5363"/>
    <w:rsid w:val="008D3DFB"/>
    <w:rsid w:val="008E64F4"/>
    <w:rsid w:val="008F12C9"/>
    <w:rsid w:val="008F6E29"/>
    <w:rsid w:val="00900E65"/>
    <w:rsid w:val="00916188"/>
    <w:rsid w:val="00923D7D"/>
    <w:rsid w:val="00927BE0"/>
    <w:rsid w:val="009508DF"/>
    <w:rsid w:val="00950DAC"/>
    <w:rsid w:val="00954A07"/>
    <w:rsid w:val="00997F14"/>
    <w:rsid w:val="009A78D9"/>
    <w:rsid w:val="009C1331"/>
    <w:rsid w:val="009C1CBC"/>
    <w:rsid w:val="009C222B"/>
    <w:rsid w:val="009C3E31"/>
    <w:rsid w:val="009C452E"/>
    <w:rsid w:val="009C54AE"/>
    <w:rsid w:val="009C788E"/>
    <w:rsid w:val="009D6C7F"/>
    <w:rsid w:val="009E3B41"/>
    <w:rsid w:val="009F3C5C"/>
    <w:rsid w:val="009F4610"/>
    <w:rsid w:val="00A00ECC"/>
    <w:rsid w:val="00A155EE"/>
    <w:rsid w:val="00A2016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55B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483"/>
    <w:rsid w:val="00AF2C1E"/>
    <w:rsid w:val="00B06142"/>
    <w:rsid w:val="00B1347B"/>
    <w:rsid w:val="00B135B1"/>
    <w:rsid w:val="00B24E15"/>
    <w:rsid w:val="00B3130B"/>
    <w:rsid w:val="00B40ADB"/>
    <w:rsid w:val="00B43B77"/>
    <w:rsid w:val="00B43E80"/>
    <w:rsid w:val="00B607DB"/>
    <w:rsid w:val="00B66529"/>
    <w:rsid w:val="00B75946"/>
    <w:rsid w:val="00B76CC2"/>
    <w:rsid w:val="00B8056E"/>
    <w:rsid w:val="00B819C8"/>
    <w:rsid w:val="00B82308"/>
    <w:rsid w:val="00B83B91"/>
    <w:rsid w:val="00B90885"/>
    <w:rsid w:val="00BA324E"/>
    <w:rsid w:val="00BB520A"/>
    <w:rsid w:val="00BC6645"/>
    <w:rsid w:val="00BD3869"/>
    <w:rsid w:val="00BD66E9"/>
    <w:rsid w:val="00BD6FF4"/>
    <w:rsid w:val="00BF2C41"/>
    <w:rsid w:val="00C058B4"/>
    <w:rsid w:val="00C05F44"/>
    <w:rsid w:val="00C12D28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078D"/>
    <w:rsid w:val="00CB42CB"/>
    <w:rsid w:val="00CD6897"/>
    <w:rsid w:val="00CE5BAC"/>
    <w:rsid w:val="00CF25BE"/>
    <w:rsid w:val="00CF78ED"/>
    <w:rsid w:val="00D02B25"/>
    <w:rsid w:val="00D02EBA"/>
    <w:rsid w:val="00D076A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A2C6B"/>
    <w:rsid w:val="00DE09C0"/>
    <w:rsid w:val="00DE4A14"/>
    <w:rsid w:val="00DF0EDD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11A6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6929"/>
    <w:rsid w:val="00F7066B"/>
    <w:rsid w:val="00F83B28"/>
    <w:rsid w:val="00FA46E5"/>
    <w:rsid w:val="00FB3BB3"/>
    <w:rsid w:val="00FB7DBA"/>
    <w:rsid w:val="00FC1C25"/>
    <w:rsid w:val="00FC3F45"/>
    <w:rsid w:val="00FD503F"/>
    <w:rsid w:val="00FD6E6F"/>
    <w:rsid w:val="00FD7589"/>
    <w:rsid w:val="00FF016A"/>
    <w:rsid w:val="00FF1401"/>
    <w:rsid w:val="00FF5E0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F65AA-231A-4807-8BB6-FED21916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244</TotalTime>
  <Pages>5</Pages>
  <Words>1217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22</cp:revision>
  <cp:lastPrinted>2019-02-06T12:12:00Z</cp:lastPrinted>
  <dcterms:created xsi:type="dcterms:W3CDTF">2019-10-30T21:01:00Z</dcterms:created>
  <dcterms:modified xsi:type="dcterms:W3CDTF">2025-04-11T10:22:00Z</dcterms:modified>
</cp:coreProperties>
</file>